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A2ED0" w14:textId="77777777" w:rsidR="00D608A6" w:rsidRDefault="00D608A6" w:rsidP="00D608A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Robert LATYTHUM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4C22C777" w14:textId="77777777" w:rsidR="00D608A6" w:rsidRDefault="00D608A6" w:rsidP="00D608A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D4AFB44" w14:textId="77777777" w:rsidR="00D608A6" w:rsidRDefault="00D608A6" w:rsidP="00D608A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0965424" w14:textId="77777777" w:rsidR="00D608A6" w:rsidRDefault="00D608A6" w:rsidP="00D608A6">
      <w:pPr>
        <w:pStyle w:val="NoSpacing"/>
        <w:ind w:left="1440" w:hanging="13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29 Sep.1408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Berwick Castle and the Scottish Marches under the command of John of Lancaster(q.v.).</w:t>
      </w:r>
    </w:p>
    <w:p w14:paraId="5226CD68" w14:textId="77777777" w:rsidR="00D608A6" w:rsidRDefault="00D608A6" w:rsidP="00D608A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C71/78, m2,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35A2F103" w14:textId="77777777" w:rsidR="00D608A6" w:rsidRDefault="00D608A6" w:rsidP="00D608A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March 2023)</w:t>
      </w:r>
    </w:p>
    <w:p w14:paraId="4704DEF3" w14:textId="77777777" w:rsidR="00D608A6" w:rsidRDefault="00D608A6" w:rsidP="00D608A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0E9E878" w14:textId="77777777" w:rsidR="00D608A6" w:rsidRDefault="00D608A6" w:rsidP="00D608A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888156A" w14:textId="77777777" w:rsidR="00D608A6" w:rsidRDefault="00D608A6" w:rsidP="00D608A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March 2023</w:t>
      </w:r>
    </w:p>
    <w:p w14:paraId="25A3FD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D1D0B" w14:textId="77777777" w:rsidR="00D608A6" w:rsidRDefault="00D608A6" w:rsidP="009139A6">
      <w:r>
        <w:separator/>
      </w:r>
    </w:p>
  </w:endnote>
  <w:endnote w:type="continuationSeparator" w:id="0">
    <w:p w14:paraId="09D6DF43" w14:textId="77777777" w:rsidR="00D608A6" w:rsidRDefault="00D608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0B4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3C5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C97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C40EA" w14:textId="77777777" w:rsidR="00D608A6" w:rsidRDefault="00D608A6" w:rsidP="009139A6">
      <w:r>
        <w:separator/>
      </w:r>
    </w:p>
  </w:footnote>
  <w:footnote w:type="continuationSeparator" w:id="0">
    <w:p w14:paraId="58476ADE" w14:textId="77777777" w:rsidR="00D608A6" w:rsidRDefault="00D608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27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384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617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8A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608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CEEE4"/>
  <w15:chartTrackingRefBased/>
  <w15:docId w15:val="{362742EB-3B39-4836-8A99-817076FA7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2023-03-29T20:49:00Z</dcterms:created>
  <dcterms:modified xsi:type="dcterms:W3CDTF">2023-03-29T20:49:00Z</dcterms:modified>
</cp:coreProperties>
</file>